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94" w:rsidRPr="00550A9D" w:rsidRDefault="00A13094" w:rsidP="00A13094">
      <w:pPr>
        <w:pStyle w:val="berschrift1"/>
        <w:rPr>
          <w:rFonts w:ascii="Leelawadee" w:hAnsi="Leelawadee" w:cs="Leelawadee"/>
        </w:rPr>
      </w:pPr>
      <w:bookmarkStart w:id="0" w:name="_GoBack"/>
      <w:bookmarkEnd w:id="0"/>
      <w:r w:rsidRPr="00550A9D">
        <w:rPr>
          <w:rFonts w:ascii="Leelawadee" w:hAnsi="Leelawadee" w:cs="Leelawadee"/>
        </w:rPr>
        <w:t>Eigenerklärung zur Einhaltung der ILO-Kernarbeitsnormen gemäß Ausschreibungs- und Vergabegesetz des Landes Berlin</w:t>
      </w:r>
    </w:p>
    <w:p w:rsidR="00A13094" w:rsidRPr="00550A9D" w:rsidRDefault="00A13094" w:rsidP="00A13094">
      <w:pPr>
        <w:rPr>
          <w:rFonts w:ascii="Leelawadee" w:hAnsi="Leelawadee" w:cs="Leelawadee"/>
          <w:b/>
          <w:sz w:val="22"/>
          <w:szCs w:val="22"/>
        </w:rPr>
      </w:pPr>
    </w:p>
    <w:p w:rsidR="00A13094" w:rsidRPr="00550A9D" w:rsidRDefault="00A13094" w:rsidP="00A13094">
      <w:pPr>
        <w:rPr>
          <w:rFonts w:ascii="Leelawadee" w:hAnsi="Leelawadee" w:cs="Leelawadee"/>
          <w:b/>
          <w:szCs w:val="20"/>
        </w:rPr>
      </w:pPr>
      <w:r w:rsidRPr="00550A9D">
        <w:rPr>
          <w:rFonts w:ascii="Leelawadee" w:hAnsi="Leelawadee" w:cs="Leelawadee"/>
          <w:b/>
          <w:szCs w:val="20"/>
        </w:rPr>
        <w:t>Ich erkläre/Wir erklären, dass</w:t>
      </w:r>
    </w:p>
    <w:p w:rsidR="00A13094" w:rsidRPr="00550A9D" w:rsidRDefault="00A13094" w:rsidP="00A13094">
      <w:pPr>
        <w:jc w:val="both"/>
        <w:rPr>
          <w:rFonts w:ascii="Leelawadee" w:hAnsi="Leelawadee" w:cs="Leelawadee"/>
          <w:szCs w:val="20"/>
        </w:rPr>
      </w:pPr>
    </w:p>
    <w:p w:rsidR="00A13094" w:rsidRPr="00550A9D" w:rsidRDefault="00A13094" w:rsidP="00A13094">
      <w:pPr>
        <w:jc w:val="both"/>
        <w:rPr>
          <w:rFonts w:ascii="Leelawadee" w:hAnsi="Leelawadee" w:cs="Leelawadee"/>
          <w:szCs w:val="20"/>
        </w:rPr>
      </w:pPr>
      <w:r w:rsidRPr="00550A9D">
        <w:rPr>
          <w:rFonts w:ascii="Leelawadee" w:hAnsi="Leelawadee" w:cs="Leelawadee"/>
          <w:szCs w:val="20"/>
        </w:rPr>
        <w:t>die Vorlage eines Nachweises darüber, dass die vertraglich vereinbarte Lieferung der Ware gemäß § 8 Abs. 2 Berliner Ausschreibungs- und Vergabegesetz nicht unter Missachtung der in den ILO-Kernarbeitsnormen festgelegten Mindeststandards gewonnen oder hergestellt worden sind, nicht möglich ist.</w:t>
      </w:r>
    </w:p>
    <w:p w:rsidR="00A13094" w:rsidRPr="00550A9D" w:rsidRDefault="00A13094" w:rsidP="00A13094">
      <w:pPr>
        <w:jc w:val="both"/>
        <w:rPr>
          <w:rFonts w:ascii="Leelawadee" w:hAnsi="Leelawadee" w:cs="Leelawadee"/>
          <w:szCs w:val="20"/>
        </w:rPr>
      </w:pPr>
    </w:p>
    <w:p w:rsidR="00A13094" w:rsidRPr="00550A9D" w:rsidRDefault="00A13094" w:rsidP="00A13094">
      <w:pPr>
        <w:jc w:val="both"/>
        <w:rPr>
          <w:rFonts w:ascii="Leelawadee" w:hAnsi="Leelawadee" w:cs="Leelawadee"/>
          <w:szCs w:val="20"/>
        </w:rPr>
      </w:pPr>
      <w:r w:rsidRPr="00550A9D">
        <w:rPr>
          <w:rFonts w:ascii="Leelawadee" w:hAnsi="Leelawadee" w:cs="Leelawadee"/>
          <w:szCs w:val="20"/>
        </w:rPr>
        <w:t>Trotz intensiven Bemühens konnten diesbezügliche Zertifikate nicht ermittelt werden.</w:t>
      </w:r>
    </w:p>
    <w:p w:rsidR="00A13094" w:rsidRPr="00550A9D" w:rsidRDefault="00A13094" w:rsidP="00A13094">
      <w:pPr>
        <w:jc w:val="both"/>
        <w:rPr>
          <w:rFonts w:ascii="Leelawadee" w:hAnsi="Leelawadee" w:cs="Leelawadee"/>
          <w:szCs w:val="20"/>
        </w:rPr>
      </w:pPr>
    </w:p>
    <w:p w:rsidR="00A13094" w:rsidRPr="00550A9D" w:rsidRDefault="00A13094" w:rsidP="00A13094">
      <w:pPr>
        <w:jc w:val="both"/>
        <w:rPr>
          <w:rFonts w:ascii="Leelawadee" w:hAnsi="Leelawadee" w:cs="Leelawadee"/>
          <w:szCs w:val="20"/>
        </w:rPr>
      </w:pPr>
      <w:r w:rsidRPr="00550A9D">
        <w:rPr>
          <w:rFonts w:ascii="Leelawadee" w:hAnsi="Leelawadee" w:cs="Leelawadee"/>
          <w:szCs w:val="20"/>
        </w:rPr>
        <w:t>Ich bin mir/Wir sind uns bewusst, dass eine wissentlich falsche Erklärung meinen/unseren Ausschluss von weiteren Auftragserteilungen zu Folge haben und mein/unser Unternehmen bis zur Dauer von drei Jahren von der Vergabe öffentlicher Aufträge ausgeschlossen werden kann.</w:t>
      </w:r>
    </w:p>
    <w:sectPr w:rsidR="00A13094" w:rsidRPr="00550A9D" w:rsidSect="00FB1D29">
      <w:headerReference w:type="default" r:id="rId7"/>
      <w:headerReference w:type="first" r:id="rId8"/>
      <w:footerReference w:type="first" r:id="rId9"/>
      <w:pgSz w:w="11906" w:h="16838"/>
      <w:pgMar w:top="1417" w:right="1417" w:bottom="1134" w:left="1417" w:header="708" w:footer="4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FF6" w:rsidRDefault="00764FF6" w:rsidP="00764FF6">
      <w:r>
        <w:separator/>
      </w:r>
    </w:p>
  </w:endnote>
  <w:endnote w:type="continuationSeparator" w:id="0">
    <w:p w:rsidR="00764FF6" w:rsidRDefault="00764FF6" w:rsidP="0076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29" w:rsidRPr="005B72ED" w:rsidRDefault="00FB1D29" w:rsidP="00FB1D29">
    <w:pPr>
      <w:pStyle w:val="Fuzeile"/>
      <w:jc w:val="right"/>
      <w:rPr>
        <w:sz w:val="16"/>
        <w:szCs w:val="16"/>
      </w:rPr>
    </w:pPr>
    <w:r w:rsidRPr="005B72ED">
      <w:rPr>
        <w:sz w:val="16"/>
        <w:szCs w:val="16"/>
      </w:rPr>
      <w:t xml:space="preserve">Seite </w:t>
    </w:r>
    <w:r w:rsidRPr="005B72ED">
      <w:rPr>
        <w:sz w:val="16"/>
        <w:szCs w:val="16"/>
      </w:rPr>
      <w:fldChar w:fldCharType="begin"/>
    </w:r>
    <w:r w:rsidRPr="005B72ED">
      <w:rPr>
        <w:sz w:val="16"/>
        <w:szCs w:val="16"/>
      </w:rPr>
      <w:instrText xml:space="preserve"> PAGE </w:instrText>
    </w:r>
    <w:r w:rsidRPr="005B72ED">
      <w:rPr>
        <w:sz w:val="16"/>
        <w:szCs w:val="16"/>
      </w:rPr>
      <w:fldChar w:fldCharType="separate"/>
    </w:r>
    <w:r w:rsidR="00F65AA2">
      <w:rPr>
        <w:noProof/>
        <w:sz w:val="16"/>
        <w:szCs w:val="16"/>
      </w:rPr>
      <w:t>1</w:t>
    </w:r>
    <w:r w:rsidRPr="005B72ED">
      <w:rPr>
        <w:noProof/>
        <w:sz w:val="16"/>
        <w:szCs w:val="16"/>
      </w:rPr>
      <w:fldChar w:fldCharType="end"/>
    </w:r>
    <w:r w:rsidRPr="005B72ED">
      <w:rPr>
        <w:sz w:val="16"/>
        <w:szCs w:val="16"/>
      </w:rPr>
      <w:t xml:space="preserve"> von </w:t>
    </w:r>
    <w:r w:rsidRPr="005B72ED">
      <w:rPr>
        <w:sz w:val="16"/>
        <w:szCs w:val="16"/>
      </w:rPr>
      <w:fldChar w:fldCharType="begin"/>
    </w:r>
    <w:r w:rsidRPr="005B72ED">
      <w:rPr>
        <w:sz w:val="16"/>
        <w:szCs w:val="16"/>
      </w:rPr>
      <w:instrText xml:space="preserve"> NUMPAGES </w:instrText>
    </w:r>
    <w:r w:rsidRPr="005B72ED">
      <w:rPr>
        <w:sz w:val="16"/>
        <w:szCs w:val="16"/>
      </w:rPr>
      <w:fldChar w:fldCharType="separate"/>
    </w:r>
    <w:r w:rsidR="00F65AA2">
      <w:rPr>
        <w:noProof/>
        <w:sz w:val="16"/>
        <w:szCs w:val="16"/>
      </w:rPr>
      <w:t>1</w:t>
    </w:r>
    <w:r w:rsidRPr="005B72ED">
      <w:rPr>
        <w:noProof/>
        <w:sz w:val="16"/>
        <w:szCs w:val="16"/>
      </w:rPr>
      <w:fldChar w:fldCharType="end"/>
    </w:r>
  </w:p>
  <w:p w:rsidR="00FB1D29" w:rsidRDefault="00014D79">
    <w:pPr>
      <w:pStyle w:val="Fuzeile"/>
    </w:pPr>
    <w:r w:rsidRPr="00550A9D">
      <w:rPr>
        <w:rFonts w:ascii="Leelawadee" w:hAnsi="Leelawadee" w:cs="Leelawadee"/>
      </w:rPr>
      <w:t>Eigenerklärung zur Einhaltung der ILO-Kernarbeitsnormen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FF6" w:rsidRDefault="00764FF6" w:rsidP="00764FF6">
      <w:r>
        <w:separator/>
      </w:r>
    </w:p>
  </w:footnote>
  <w:footnote w:type="continuationSeparator" w:id="0">
    <w:p w:rsidR="00764FF6" w:rsidRDefault="00764FF6" w:rsidP="0076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F6" w:rsidRDefault="00764FF6">
    <w:pPr>
      <w:pStyle w:val="Kopfzeile"/>
    </w:pPr>
  </w:p>
  <w:p w:rsidR="00764FF6" w:rsidRDefault="00764FF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F6" w:rsidRDefault="00550A9D">
    <w:pPr>
      <w:pStyle w:val="Kopfzeile"/>
    </w:pPr>
    <w:r>
      <w:rPr>
        <w:noProof/>
      </w:rPr>
      <w:drawing>
        <wp:inline distT="0" distB="0" distL="0" distR="0" wp14:anchorId="35B9A83E" wp14:editId="2E781D01">
          <wp:extent cx="5688330" cy="648335"/>
          <wp:effectExtent l="0" t="0" r="7620" b="0"/>
          <wp:docPr id="5" name="Grafi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330" cy="648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94"/>
    <w:rsid w:val="00014D79"/>
    <w:rsid w:val="000D7969"/>
    <w:rsid w:val="00257EB6"/>
    <w:rsid w:val="003621A7"/>
    <w:rsid w:val="00550A9D"/>
    <w:rsid w:val="00561629"/>
    <w:rsid w:val="005D1B84"/>
    <w:rsid w:val="007026DA"/>
    <w:rsid w:val="00764FF6"/>
    <w:rsid w:val="008F5CBB"/>
    <w:rsid w:val="009960BD"/>
    <w:rsid w:val="009F1E1F"/>
    <w:rsid w:val="00A13094"/>
    <w:rsid w:val="00C514DA"/>
    <w:rsid w:val="00D2659F"/>
    <w:rsid w:val="00D80F9D"/>
    <w:rsid w:val="00F50AB3"/>
    <w:rsid w:val="00F65AA2"/>
    <w:rsid w:val="00FB1D29"/>
    <w:rsid w:val="00FC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309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A130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13094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64F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4FF6"/>
    <w:rPr>
      <w:rFonts w:ascii="Arial" w:eastAsia="Times New Roman" w:hAnsi="Arial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764F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4FF6"/>
    <w:rPr>
      <w:rFonts w:ascii="Arial" w:eastAsia="Times New Roman" w:hAnsi="Arial" w:cs="Times New Roman"/>
      <w:sz w:val="20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FF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FF6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309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A130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13094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64F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4FF6"/>
    <w:rPr>
      <w:rFonts w:ascii="Arial" w:eastAsia="Times New Roman" w:hAnsi="Arial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764F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4FF6"/>
    <w:rPr>
      <w:rFonts w:ascii="Arial" w:eastAsia="Times New Roman" w:hAnsi="Arial" w:cs="Times New Roman"/>
      <w:sz w:val="20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FF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FF6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1B513E58.dotm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Studentenwerk Berlin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Kißler, Dominik</dc:creator>
  <cp:lastModifiedBy>Kißler, Dominik</cp:lastModifiedBy>
  <cp:revision>3</cp:revision>
  <cp:lastPrinted>2017-08-03T12:46:00Z</cp:lastPrinted>
  <dcterms:created xsi:type="dcterms:W3CDTF">2019-02-04T14:01:00Z</dcterms:created>
  <dcterms:modified xsi:type="dcterms:W3CDTF">2019-02-04T14:01:00Z</dcterms:modified>
</cp:coreProperties>
</file>